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2024.6.9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爱眼小贴士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3" name="图片 3" descr="16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6周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2024.6.23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交通安全小知识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4" name="图片 4" descr="18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18周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02548B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D23B78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CFC56E8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E337B3"/>
    <w:rsid w:val="56F1693C"/>
    <w:rsid w:val="57627614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6B726E"/>
    <w:rsid w:val="73832F0D"/>
    <w:rsid w:val="73833D8C"/>
    <w:rsid w:val="74925C8D"/>
    <w:rsid w:val="75C722FC"/>
    <w:rsid w:val="7656710E"/>
    <w:rsid w:val="76A2647D"/>
    <w:rsid w:val="77146B66"/>
    <w:rsid w:val="788A7833"/>
    <w:rsid w:val="78E274AE"/>
    <w:rsid w:val="79AE22E2"/>
    <w:rsid w:val="7A92238D"/>
    <w:rsid w:val="7AE741DD"/>
    <w:rsid w:val="7B1B00A7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0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2024-06-20T06:52:39Z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